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958D3A" w14:textId="77777777" w:rsidR="00D447FA" w:rsidRDefault="00D447FA" w:rsidP="00D447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BATTISFORD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fl.1445-85)</w:t>
      </w:r>
    </w:p>
    <w:p w14:paraId="5257C0B0" w14:textId="77777777" w:rsidR="00D447FA" w:rsidRDefault="00D447FA" w:rsidP="00D447FA">
      <w:pPr>
        <w:rPr>
          <w:rFonts w:ascii="Times New Roman" w:hAnsi="Times New Roman" w:cs="Times New Roman"/>
          <w:sz w:val="24"/>
          <w:szCs w:val="24"/>
        </w:rPr>
      </w:pPr>
    </w:p>
    <w:p w14:paraId="0B87F8E2" w14:textId="77777777" w:rsidR="00D447FA" w:rsidRDefault="00D447FA" w:rsidP="00D447FA">
      <w:pPr>
        <w:rPr>
          <w:rFonts w:ascii="Times New Roman" w:hAnsi="Times New Roman" w:cs="Times New Roman"/>
          <w:sz w:val="24"/>
          <w:szCs w:val="24"/>
        </w:rPr>
      </w:pPr>
    </w:p>
    <w:p w14:paraId="7A639A83" w14:textId="77777777" w:rsidR="00D447FA" w:rsidRDefault="00D447FA" w:rsidP="00D447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1445-85</w:t>
      </w:r>
      <w:r>
        <w:rPr>
          <w:rFonts w:ascii="Times New Roman" w:hAnsi="Times New Roman" w:cs="Times New Roman"/>
          <w:sz w:val="24"/>
          <w:szCs w:val="24"/>
        </w:rPr>
        <w:tab/>
        <w:t>He was Clerk of the Peace for Cambridgeshire.</w:t>
      </w:r>
    </w:p>
    <w:p w14:paraId="5A2B9E6E" w14:textId="77777777" w:rsidR="00D447FA" w:rsidRDefault="00D447FA" w:rsidP="00D447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Clerks of the Counties 1360-1960” compiled by Sir Edgar Stephens </w:t>
      </w:r>
    </w:p>
    <w:p w14:paraId="5669D221" w14:textId="77777777" w:rsidR="00D447FA" w:rsidRDefault="00D447FA" w:rsidP="00D447FA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Pub. By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Society of Clerks of the Peace of Counties and Clerks of County Councils,1961 p.63)</w:t>
      </w:r>
    </w:p>
    <w:p w14:paraId="34AF129B" w14:textId="77777777" w:rsidR="00D447FA" w:rsidRDefault="00D447FA" w:rsidP="00D447FA">
      <w:pPr>
        <w:rPr>
          <w:rFonts w:ascii="Times New Roman" w:hAnsi="Times New Roman" w:cs="Times New Roman"/>
          <w:sz w:val="24"/>
          <w:szCs w:val="24"/>
        </w:rPr>
      </w:pPr>
    </w:p>
    <w:p w14:paraId="3B699D40" w14:textId="77777777" w:rsidR="00D447FA" w:rsidRDefault="00D447FA" w:rsidP="00D447FA">
      <w:pPr>
        <w:rPr>
          <w:rFonts w:ascii="Times New Roman" w:hAnsi="Times New Roman" w:cs="Times New Roman"/>
          <w:sz w:val="24"/>
          <w:szCs w:val="24"/>
        </w:rPr>
      </w:pPr>
    </w:p>
    <w:p w14:paraId="5DC26B07" w14:textId="77777777" w:rsidR="00D447FA" w:rsidRDefault="00D447FA" w:rsidP="00D447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August 2018</w:t>
      </w:r>
    </w:p>
    <w:p w14:paraId="12A3F12A" w14:textId="77777777" w:rsidR="006B2F86" w:rsidRPr="00E71FC3" w:rsidRDefault="00D447F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F61F1E" w14:textId="77777777" w:rsidR="00D447FA" w:rsidRDefault="00D447FA" w:rsidP="00E71FC3">
      <w:r>
        <w:separator/>
      </w:r>
    </w:p>
  </w:endnote>
  <w:endnote w:type="continuationSeparator" w:id="0">
    <w:p w14:paraId="36E6DBFF" w14:textId="77777777" w:rsidR="00D447FA" w:rsidRDefault="00D447F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DF0B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678331" w14:textId="77777777" w:rsidR="00D447FA" w:rsidRDefault="00D447FA" w:rsidP="00E71FC3">
      <w:r>
        <w:separator/>
      </w:r>
    </w:p>
  </w:footnote>
  <w:footnote w:type="continuationSeparator" w:id="0">
    <w:p w14:paraId="5133E7F2" w14:textId="77777777" w:rsidR="00D447FA" w:rsidRDefault="00D447F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7FA"/>
    <w:rsid w:val="001A7C09"/>
    <w:rsid w:val="00577BD5"/>
    <w:rsid w:val="00656CBA"/>
    <w:rsid w:val="006A1F77"/>
    <w:rsid w:val="00733BE7"/>
    <w:rsid w:val="00AB52E8"/>
    <w:rsid w:val="00B16D3F"/>
    <w:rsid w:val="00BB41AC"/>
    <w:rsid w:val="00D447F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887D5C"/>
  <w15:chartTrackingRefBased/>
  <w15:docId w15:val="{37E17A9C-B19F-4295-891D-9C98ED5F4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47FA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2018-09-18T18:41:00Z</dcterms:created>
  <dcterms:modified xsi:type="dcterms:W3CDTF">2018-09-18T18:41:00Z</dcterms:modified>
</cp:coreProperties>
</file>